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DF" w:rsidRPr="00DA0F43" w:rsidRDefault="00063DDF" w:rsidP="00CF7E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3DDF" w:rsidRPr="00DA0F43" w:rsidRDefault="00063DDF" w:rsidP="00DA0F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Ставропольский край</w:t>
      </w:r>
    </w:p>
    <w:p w:rsidR="00063DDF" w:rsidRPr="00DA0F43" w:rsidRDefault="00063DDF" w:rsidP="00DA0F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063DDF" w:rsidRPr="00DA0F43" w:rsidRDefault="00063DDF" w:rsidP="00DA0F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технологии</w:t>
      </w:r>
    </w:p>
    <w:p w:rsidR="00063DDF" w:rsidRPr="00DA0F43" w:rsidRDefault="00063DDF" w:rsidP="00DA0F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2020/21 учебного года</w:t>
      </w:r>
    </w:p>
    <w:p w:rsidR="00063DDF" w:rsidRDefault="00063DDF" w:rsidP="00DA0F43">
      <w:pPr>
        <w:spacing w:after="0"/>
        <w:ind w:right="-286"/>
        <w:jc w:val="center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6 класс</w:t>
      </w:r>
    </w:p>
    <w:p w:rsidR="00063DDF" w:rsidRPr="00DA0F43" w:rsidRDefault="00063DDF" w:rsidP="00DA0F43">
      <w:pPr>
        <w:spacing w:after="0"/>
        <w:ind w:right="-286"/>
        <w:jc w:val="center"/>
        <w:rPr>
          <w:rFonts w:ascii="Times New Roman" w:hAnsi="Times New Roman"/>
          <w:sz w:val="28"/>
          <w:szCs w:val="28"/>
        </w:rPr>
      </w:pPr>
    </w:p>
    <w:p w:rsidR="00063DDF" w:rsidRPr="00DA0F43" w:rsidRDefault="00063DDF" w:rsidP="00A0717E">
      <w:pPr>
        <w:ind w:left="36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Тест</w:t>
      </w:r>
      <w:r w:rsidRPr="00DA0F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DA0F43">
        <w:rPr>
          <w:rFonts w:ascii="Times New Roman" w:hAnsi="Times New Roman"/>
          <w:sz w:val="28"/>
          <w:szCs w:val="28"/>
        </w:rPr>
        <w:t>За каждый правильный ответ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0F43">
        <w:rPr>
          <w:rFonts w:ascii="Times New Roman" w:hAnsi="Times New Roman"/>
          <w:sz w:val="28"/>
          <w:szCs w:val="28"/>
        </w:rPr>
        <w:t>балл.</w:t>
      </w:r>
    </w:p>
    <w:p w:rsidR="00063DDF" w:rsidRPr="00DA0F43" w:rsidRDefault="00063DDF" w:rsidP="00DA0F43">
      <w:pPr>
        <w:spacing w:after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b/>
          <w:sz w:val="28"/>
          <w:szCs w:val="28"/>
        </w:rPr>
        <w:t xml:space="preserve">   </w:t>
      </w:r>
      <w:r w:rsidRPr="00DA0F43">
        <w:rPr>
          <w:rFonts w:ascii="Times New Roman" w:hAnsi="Times New Roman"/>
          <w:sz w:val="28"/>
          <w:szCs w:val="28"/>
        </w:rPr>
        <w:t xml:space="preserve"> Каши можно варить:</w:t>
      </w:r>
    </w:p>
    <w:p w:rsidR="00063DDF" w:rsidRPr="00DA0F43" w:rsidRDefault="00063DDF" w:rsidP="00DA0F4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  а) на молоке;     б) на воде;      в) на киселе.  </w:t>
      </w:r>
    </w:p>
    <w:p w:rsidR="00063DDF" w:rsidRPr="00DA0F43" w:rsidRDefault="00063DDF" w:rsidP="00DA0F43">
      <w:pPr>
        <w:spacing w:after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DA0F43">
        <w:rPr>
          <w:rFonts w:ascii="Times New Roman" w:hAnsi="Times New Roman"/>
          <w:sz w:val="28"/>
          <w:szCs w:val="28"/>
        </w:rPr>
        <w:t xml:space="preserve"> Кисломолочными продуктами являются: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 а) молоко;       б) кефир;       в) творог;         г) сметана. </w:t>
      </w:r>
    </w:p>
    <w:p w:rsidR="00063DDF" w:rsidRPr="00DA0F43" w:rsidRDefault="00063DDF" w:rsidP="00DA0F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DA0F43">
        <w:rPr>
          <w:rFonts w:ascii="Times New Roman" w:hAnsi="Times New Roman"/>
          <w:sz w:val="28"/>
          <w:szCs w:val="28"/>
        </w:rPr>
        <w:t xml:space="preserve"> ……………………………..- это искусство приготовления пищи.</w:t>
      </w:r>
    </w:p>
    <w:p w:rsidR="00063DDF" w:rsidRPr="00DA0F43" w:rsidRDefault="00063DDF" w:rsidP="00DA0F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 Челночное устройство в швейной машине находится: 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а) в стойке машины;  б) в рукаве машины; в) под платформой;  г) на платформе.</w:t>
      </w:r>
    </w:p>
    <w:p w:rsidR="00063DDF" w:rsidRPr="00DA0F43" w:rsidRDefault="00063DDF" w:rsidP="00DA0F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  Номер самой толстой машинной иглы: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      а) 70;       б) 90;        в) 80;         г) 110.</w:t>
      </w:r>
    </w:p>
    <w:p w:rsidR="00063DDF" w:rsidRPr="00DA0F43" w:rsidRDefault="00063DDF" w:rsidP="00DA0F43">
      <w:pPr>
        <w:pStyle w:val="NoSpacing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К волокнам животного происхождения относят: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  а) хлопок;        б) лен;       в) шерсть;         г) капрон.</w:t>
      </w:r>
    </w:p>
    <w:p w:rsidR="00063DDF" w:rsidRPr="00DA0F43" w:rsidRDefault="00063DDF" w:rsidP="00DA0F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Для обработки нижнего среза ночной сорочки применяют швы:</w:t>
      </w:r>
    </w:p>
    <w:p w:rsidR="00063DDF" w:rsidRPr="00DA0F43" w:rsidRDefault="00063DDF" w:rsidP="00DA0F4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а) стачной;   б) накладной;   в) вподгибку с открытым срезом;    г) вподгибку с закрытым срезом.</w:t>
      </w:r>
    </w:p>
    <w:p w:rsidR="00063DDF" w:rsidRPr="00DA0F43" w:rsidRDefault="00063DDF" w:rsidP="00DA0F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DA0F43">
        <w:rPr>
          <w:rFonts w:ascii="Times New Roman" w:hAnsi="Times New Roman"/>
          <w:b/>
          <w:sz w:val="28"/>
          <w:szCs w:val="28"/>
        </w:rPr>
        <w:t xml:space="preserve"> </w:t>
      </w:r>
      <w:r w:rsidRPr="00DA0F43">
        <w:rPr>
          <w:rFonts w:ascii="Times New Roman" w:hAnsi="Times New Roman"/>
          <w:sz w:val="28"/>
          <w:szCs w:val="28"/>
        </w:rPr>
        <w:t>К соединительным швам относятся: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а) стачной;    б) шов вподгибку с открытым срезом;  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в) шов вподгибку с закрытым срезом;       г) отделочные швы.</w:t>
      </w:r>
    </w:p>
    <w:p w:rsidR="00063DDF" w:rsidRPr="00DA0F43" w:rsidRDefault="00063DDF" w:rsidP="00DA0F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К швейным изделиям плечевой группы относятся: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  а) юбка;       б) ночная сорочка;        в) брюки.</w:t>
      </w:r>
    </w:p>
    <w:p w:rsidR="00063DDF" w:rsidRPr="00DA0F43" w:rsidRDefault="00063DDF" w:rsidP="00DA0F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 При построении чертежей используют линейку закройщика в масштабе: </w:t>
      </w:r>
    </w:p>
    <w:p w:rsidR="00063DDF" w:rsidRPr="00DA0F43" w:rsidRDefault="00063DDF" w:rsidP="00DA0F43">
      <w:pPr>
        <w:pStyle w:val="ListParagraph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 а) 1:2;      б) 1:3;      в) 1:4;      г) 1:5.</w:t>
      </w:r>
    </w:p>
    <w:p w:rsidR="00063DDF" w:rsidRPr="00DA0F43" w:rsidRDefault="00063DDF" w:rsidP="00DA0F43">
      <w:pPr>
        <w:pStyle w:val="NoSpacing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11</w:t>
      </w:r>
      <w:r w:rsidRPr="00DA0F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A0F43">
        <w:rPr>
          <w:rFonts w:ascii="Times New Roman" w:hAnsi="Times New Roman"/>
          <w:sz w:val="28"/>
          <w:szCs w:val="28"/>
        </w:rPr>
        <w:t>Для построения чертежа ночной сорочки необходимо снять мерки:</w:t>
      </w:r>
    </w:p>
    <w:p w:rsidR="00063DDF" w:rsidRPr="00DA0F43" w:rsidRDefault="00063DDF" w:rsidP="00DA0F4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а) Ди;    б) Вс;    в)Дст;    г) Оп;    д) Сб;   е) Дпр;     ж) Сг;     з) Сш.</w:t>
      </w:r>
    </w:p>
    <w:p w:rsidR="00063DDF" w:rsidRPr="00DA0F43" w:rsidRDefault="00063DDF" w:rsidP="00DA0F43">
      <w:pPr>
        <w:pStyle w:val="NoSpacing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 Лекало – это……</w:t>
      </w:r>
    </w:p>
    <w:p w:rsidR="00063DDF" w:rsidRPr="00DA0F43" w:rsidRDefault="00063DDF" w:rsidP="00DA0F4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а) приспособление к швейной машине;    б) линейка для проведения кривых линий;    в) выкройка деталей изделия;  г) форма воротника.</w:t>
      </w:r>
    </w:p>
    <w:p w:rsidR="00063DDF" w:rsidRPr="00DA0F43" w:rsidRDefault="00063DDF" w:rsidP="00DA0F43">
      <w:pPr>
        <w:pStyle w:val="NoSpacing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r w:rsidRPr="00DA0F43">
        <w:rPr>
          <w:rFonts w:ascii="Times New Roman" w:hAnsi="Times New Roman"/>
          <w:sz w:val="28"/>
          <w:szCs w:val="28"/>
        </w:rPr>
        <w:t xml:space="preserve"> С какой стороны снимают мерки с фигуры человека:</w:t>
      </w:r>
    </w:p>
    <w:p w:rsidR="00063DDF" w:rsidRPr="00DA0F43" w:rsidRDefault="00063DDF" w:rsidP="00DA0F4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 xml:space="preserve">              а) с правой;    б) с левой;    в) не имеет значения;    г) со стороны спинки. </w:t>
      </w:r>
    </w:p>
    <w:p w:rsidR="00063DDF" w:rsidRPr="00DA0F43" w:rsidRDefault="00063DDF" w:rsidP="00DA0F43">
      <w:pPr>
        <w:pStyle w:val="NoSpacing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b/>
          <w:sz w:val="28"/>
          <w:szCs w:val="28"/>
        </w:rPr>
        <w:t>.</w:t>
      </w:r>
      <w:r w:rsidRPr="00DA0F43">
        <w:rPr>
          <w:rFonts w:ascii="Times New Roman" w:hAnsi="Times New Roman"/>
          <w:sz w:val="28"/>
          <w:szCs w:val="28"/>
        </w:rPr>
        <w:t xml:space="preserve">   Разутюжить-это:</w:t>
      </w:r>
    </w:p>
    <w:p w:rsidR="00063DDF" w:rsidRPr="00DA0F43" w:rsidRDefault="00063DDF" w:rsidP="00DA0F43">
      <w:pPr>
        <w:pStyle w:val="ListParagraph"/>
        <w:spacing w:after="0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а) удалить замины на тканях и деталях изделия;</w:t>
      </w:r>
    </w:p>
    <w:p w:rsidR="00063DDF" w:rsidRPr="00DA0F43" w:rsidRDefault="00063DDF" w:rsidP="00DA0F43">
      <w:pPr>
        <w:pStyle w:val="ListParagraph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б) уменьшить толщину шва, сгиба или края детали;</w:t>
      </w:r>
    </w:p>
    <w:p w:rsidR="00063DDF" w:rsidRPr="00DA0F43" w:rsidRDefault="00063DDF" w:rsidP="00DA0F43">
      <w:pPr>
        <w:pStyle w:val="ListParagraph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в) разложить припуски шва на две стороны и закрепить их в этом положении.</w:t>
      </w:r>
    </w:p>
    <w:p w:rsidR="00063DDF" w:rsidRPr="00DA0F43" w:rsidRDefault="00063DDF" w:rsidP="003063A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063DDF" w:rsidRDefault="00063DDF" w:rsidP="003063A5">
      <w:pPr>
        <w:pStyle w:val="NoSpacing"/>
        <w:rPr>
          <w:rFonts w:ascii="Times New Roman" w:hAnsi="Times New Roman"/>
          <w:b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Творческая работа. (6 баллов.)</w:t>
      </w:r>
    </w:p>
    <w:p w:rsidR="00063DDF" w:rsidRPr="00DA0F43" w:rsidRDefault="00063DDF" w:rsidP="003063A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063DDF" w:rsidRPr="00DA0F43" w:rsidRDefault="00063DDF" w:rsidP="00DA0F43">
      <w:pPr>
        <w:pStyle w:val="ListParagraph"/>
        <w:ind w:left="0"/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Выполнить моделирование кармана.</w:t>
      </w:r>
    </w:p>
    <w:p w:rsidR="00063DDF" w:rsidRDefault="00063DDF" w:rsidP="00DA0F43">
      <w:pPr>
        <w:pStyle w:val="ListParagraph"/>
        <w:ind w:left="0"/>
        <w:rPr>
          <w:rFonts w:ascii="Times New Roman" w:hAnsi="Times New Roman"/>
          <w:sz w:val="28"/>
          <w:szCs w:val="28"/>
        </w:rPr>
      </w:pPr>
    </w:p>
    <w:p w:rsidR="00063DDF" w:rsidRPr="00DA0F43" w:rsidRDefault="00063DDF" w:rsidP="00DA0F43">
      <w:pPr>
        <w:pStyle w:val="ListParagraph"/>
        <w:ind w:left="0"/>
        <w:rPr>
          <w:rFonts w:ascii="Times New Roman" w:hAnsi="Times New Roman"/>
          <w:b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>Практическое  задание. (</w:t>
      </w:r>
      <w:r>
        <w:rPr>
          <w:rFonts w:ascii="Times New Roman" w:hAnsi="Times New Roman"/>
          <w:b/>
          <w:sz w:val="28"/>
          <w:szCs w:val="28"/>
        </w:rPr>
        <w:t>3</w:t>
      </w:r>
      <w:r w:rsidRPr="00DA0F43">
        <w:rPr>
          <w:rFonts w:ascii="Times New Roman" w:hAnsi="Times New Roman"/>
          <w:b/>
          <w:sz w:val="28"/>
          <w:szCs w:val="28"/>
        </w:rPr>
        <w:t xml:space="preserve">0 баллов.) </w:t>
      </w:r>
    </w:p>
    <w:p w:rsidR="00063DDF" w:rsidRPr="00DA0F43" w:rsidRDefault="00063DDF" w:rsidP="00C9384C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Заправить швейную машину.</w:t>
      </w:r>
    </w:p>
    <w:p w:rsidR="00063DDF" w:rsidRPr="00DA0F43" w:rsidRDefault="00063DDF" w:rsidP="00C9384C">
      <w:pPr>
        <w:pStyle w:val="ListParagraph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DA0F43">
        <w:rPr>
          <w:rFonts w:ascii="Times New Roman" w:hAnsi="Times New Roman"/>
          <w:sz w:val="28"/>
          <w:szCs w:val="28"/>
        </w:rPr>
        <w:t>Выполнить  шов вподгибку с закрытым срезом .</w:t>
      </w:r>
    </w:p>
    <w:p w:rsidR="00063DDF" w:rsidRDefault="00063DDF">
      <w:pPr>
        <w:rPr>
          <w:rFonts w:ascii="Times New Roman" w:hAnsi="Times New Roman"/>
          <w:b/>
          <w:sz w:val="28"/>
          <w:szCs w:val="28"/>
        </w:rPr>
      </w:pPr>
      <w:bookmarkStart w:id="0" w:name="_GoBack"/>
      <w:r w:rsidRPr="00DA0F43">
        <w:rPr>
          <w:rFonts w:ascii="Times New Roman" w:hAnsi="Times New Roman"/>
          <w:b/>
          <w:sz w:val="28"/>
          <w:szCs w:val="28"/>
        </w:rPr>
        <w:t xml:space="preserve">Проект 50 баллов.      </w:t>
      </w:r>
    </w:p>
    <w:p w:rsidR="00063DDF" w:rsidRPr="00DA0F43" w:rsidRDefault="00063DDF">
      <w:pPr>
        <w:rPr>
          <w:rFonts w:ascii="Times New Roman" w:hAnsi="Times New Roman"/>
          <w:b/>
          <w:sz w:val="28"/>
          <w:szCs w:val="28"/>
        </w:rPr>
      </w:pPr>
      <w:r w:rsidRPr="00DA0F43">
        <w:rPr>
          <w:rFonts w:ascii="Times New Roman" w:hAnsi="Times New Roman"/>
          <w:b/>
          <w:sz w:val="28"/>
          <w:szCs w:val="28"/>
        </w:rPr>
        <w:t xml:space="preserve"> Итого 1</w:t>
      </w:r>
      <w:r>
        <w:rPr>
          <w:rFonts w:ascii="Times New Roman" w:hAnsi="Times New Roman"/>
          <w:b/>
          <w:sz w:val="28"/>
          <w:szCs w:val="28"/>
        </w:rPr>
        <w:t>0</w:t>
      </w:r>
      <w:r w:rsidRPr="00DA0F43">
        <w:rPr>
          <w:rFonts w:ascii="Times New Roman" w:hAnsi="Times New Roman"/>
          <w:b/>
          <w:sz w:val="28"/>
          <w:szCs w:val="28"/>
        </w:rPr>
        <w:t>0 баллов.</w:t>
      </w:r>
      <w:bookmarkEnd w:id="0"/>
    </w:p>
    <w:sectPr w:rsidR="00063DDF" w:rsidRPr="00DA0F43" w:rsidSect="00735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06D4"/>
    <w:multiLevelType w:val="hybridMultilevel"/>
    <w:tmpl w:val="CFC8BCB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2961356F"/>
    <w:multiLevelType w:val="hybridMultilevel"/>
    <w:tmpl w:val="D2104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01C00D0"/>
    <w:multiLevelType w:val="hybridMultilevel"/>
    <w:tmpl w:val="7F4A9C3E"/>
    <w:lvl w:ilvl="0" w:tplc="1B828CF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57F0AC1"/>
    <w:multiLevelType w:val="hybridMultilevel"/>
    <w:tmpl w:val="C552912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B22"/>
    <w:rsid w:val="00063DDF"/>
    <w:rsid w:val="003063A5"/>
    <w:rsid w:val="004B0AB0"/>
    <w:rsid w:val="005C7B22"/>
    <w:rsid w:val="00615EAA"/>
    <w:rsid w:val="00681220"/>
    <w:rsid w:val="00684884"/>
    <w:rsid w:val="0073512E"/>
    <w:rsid w:val="00885C43"/>
    <w:rsid w:val="00A0717E"/>
    <w:rsid w:val="00B0203D"/>
    <w:rsid w:val="00C9384C"/>
    <w:rsid w:val="00CF7E90"/>
    <w:rsid w:val="00DA0F43"/>
    <w:rsid w:val="00FB03AE"/>
    <w:rsid w:val="00FD4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C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5C43"/>
    <w:pPr>
      <w:ind w:left="720"/>
      <w:contextualSpacing/>
    </w:pPr>
  </w:style>
  <w:style w:type="paragraph" w:styleId="NoSpacing">
    <w:name w:val="No Spacing"/>
    <w:uiPriority w:val="99"/>
    <w:qFormat/>
    <w:rsid w:val="00CF7E9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8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335</Words>
  <Characters>1912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</cp:lastModifiedBy>
  <cp:revision>12</cp:revision>
  <dcterms:created xsi:type="dcterms:W3CDTF">2016-09-13T13:22:00Z</dcterms:created>
  <dcterms:modified xsi:type="dcterms:W3CDTF">2020-10-01T11:04:00Z</dcterms:modified>
</cp:coreProperties>
</file>